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7FA">
        <w:fldChar w:fldCharType="begin"/>
      </w:r>
      <w:r w:rsidR="004337FA">
        <w:instrText xml:space="preserve"> DOCPROPERTY  TSG/WGRef  \* MERGEFORMAT </w:instrText>
      </w:r>
      <w:r w:rsidR="004337FA">
        <w:fldChar w:fldCharType="separate"/>
      </w:r>
      <w:r w:rsidR="003609EF">
        <w:rPr>
          <w:b/>
          <w:noProof/>
          <w:sz w:val="24"/>
        </w:rPr>
        <w:t>SA5</w:t>
      </w:r>
      <w:r w:rsidR="004337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37FA">
        <w:fldChar w:fldCharType="begin"/>
      </w:r>
      <w:r w:rsidR="004337FA">
        <w:instrText xml:space="preserve"> DOCPROPERTY  MtgSeq  \* MERGEFORMAT </w:instrText>
      </w:r>
      <w:r w:rsidR="004337FA">
        <w:fldChar w:fldCharType="separate"/>
      </w:r>
      <w:r w:rsidR="00EB09B7" w:rsidRPr="00EB09B7">
        <w:rPr>
          <w:b/>
          <w:noProof/>
          <w:sz w:val="24"/>
        </w:rPr>
        <w:t>146</w:t>
      </w:r>
      <w:r w:rsidR="004337FA">
        <w:rPr>
          <w:b/>
          <w:noProof/>
          <w:sz w:val="24"/>
        </w:rPr>
        <w:fldChar w:fldCharType="end"/>
      </w:r>
      <w:r w:rsidR="004337FA">
        <w:fldChar w:fldCharType="begin"/>
      </w:r>
      <w:r w:rsidR="004337FA">
        <w:instrText xml:space="preserve"> DOCPROPERTY  MtgTitle  \* MERGEFORMAT </w:instrText>
      </w:r>
      <w:r w:rsidR="004337FA">
        <w:fldChar w:fldCharType="separate"/>
      </w:r>
      <w:r w:rsidR="004337FA">
        <w:fldChar w:fldCharType="end"/>
      </w:r>
      <w:r>
        <w:rPr>
          <w:b/>
          <w:i/>
          <w:noProof/>
          <w:sz w:val="28"/>
        </w:rPr>
        <w:tab/>
      </w:r>
      <w:r w:rsidR="004337FA">
        <w:fldChar w:fldCharType="begin"/>
      </w:r>
      <w:r w:rsidR="004337FA">
        <w:instrText xml:space="preserve"> DOCPROPERTY  Tdoc#  \* MERGEFORMAT </w:instrText>
      </w:r>
      <w:r w:rsidR="004337FA">
        <w:fldChar w:fldCharType="separate"/>
      </w:r>
      <w:r w:rsidR="00E13F3D" w:rsidRPr="00E13F3D">
        <w:rPr>
          <w:b/>
          <w:i/>
          <w:noProof/>
          <w:sz w:val="28"/>
        </w:rPr>
        <w:t>S5-226063</w:t>
      </w:r>
      <w:r w:rsidR="004337FA">
        <w:rPr>
          <w:b/>
          <w:i/>
          <w:noProof/>
          <w:sz w:val="28"/>
        </w:rPr>
        <w:fldChar w:fldCharType="end"/>
      </w:r>
    </w:p>
    <w:p w14:paraId="7CB45193" w14:textId="77777777" w:rsidR="001E41F3" w:rsidRDefault="004337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4536F58" w:rsidR="001E41F3" w:rsidRDefault="00493B97">
            <w:pPr>
              <w:pStyle w:val="CRCoverPage"/>
              <w:spacing w:after="0"/>
              <w:jc w:val="center"/>
              <w:rPr>
                <w:noProof/>
              </w:rPr>
            </w:pPr>
            <w:r w:rsidRPr="00493B97">
              <w:rPr>
                <w:b/>
                <w:noProof/>
                <w:color w:val="FF0000"/>
                <w:sz w:val="32"/>
              </w:rPr>
              <w:t xml:space="preserve">Pilot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3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37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33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3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971CF" w:rsidR="00F25D98" w:rsidRDefault="008E07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FFDA0F" w:rsidR="00F25D98" w:rsidRDefault="008E07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FIles and File IOCs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4829B" w:rsidR="001E41F3" w:rsidRDefault="008E07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337FA">
              <w:fldChar w:fldCharType="begin"/>
            </w:r>
            <w:r w:rsidR="004337FA">
              <w:instrText xml:space="preserve"> DOCPROPERTY  SourceIfTsg  \* MERGEFORMAT </w:instrText>
            </w:r>
            <w:r w:rsidR="004337FA">
              <w:fldChar w:fldCharType="separate"/>
            </w:r>
            <w:r w:rsidR="004337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FIMA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3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3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539E1" w:rsidR="001E41F3" w:rsidRDefault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stage 3 missing for Files and File IOCs.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DF525" w:rsidR="001E41F3" w:rsidRDefault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noProof/>
              </w:rPr>
              <w:t>YANG stage 3 for Files and File IOCs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5A74D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stage 3 missing for Files and File IOCs.</w:t>
            </w:r>
          </w:p>
        </w:tc>
      </w:tr>
      <w:tr w:rsidR="008E07ED" w14:paraId="034AF533" w14:textId="77777777" w:rsidTr="00547111">
        <w:tc>
          <w:tcPr>
            <w:tcW w:w="2694" w:type="dxa"/>
            <w:gridSpan w:val="2"/>
          </w:tcPr>
          <w:p w14:paraId="39D9EB5B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7ED" w:rsidRDefault="008E07ED" w:rsidP="008E0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2E298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D.2.4, D.2.5, D.2.10, D.2.a</w:t>
            </w:r>
          </w:p>
        </w:tc>
      </w:tr>
      <w:tr w:rsidR="008E07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7ED" w:rsidRDefault="008E07ED" w:rsidP="008E0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7ED" w:rsidRDefault="008E07ED" w:rsidP="008E0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7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5D2C5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7ED" w:rsidRDefault="008E07ED" w:rsidP="008E0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AFCF8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7ED" w:rsidRDefault="008E07ED" w:rsidP="008E0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A49405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F5B09" w:rsidR="008E07ED" w:rsidRDefault="008E07ED" w:rsidP="008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E07ED" w:rsidRDefault="008E07ED" w:rsidP="008E0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F1C6AE" w:rsidR="008E07ED" w:rsidRDefault="008E07ED" w:rsidP="008E0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CR-</w:t>
            </w:r>
            <w:r w:rsidR="00312967">
              <w:rPr>
                <w:noProof/>
              </w:rPr>
              <w:t>0196</w:t>
            </w:r>
          </w:p>
        </w:tc>
      </w:tr>
      <w:tr w:rsidR="008E07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7ED" w:rsidRDefault="008E07ED" w:rsidP="008E0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7ED" w:rsidRDefault="008E07ED" w:rsidP="008E07ED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17280" w14:textId="77777777" w:rsidR="008E07ED" w:rsidRPr="00C94B95" w:rsidRDefault="008E07ED" w:rsidP="008E07ED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 w:rsidRPr="00C94B95">
              <w:rPr>
                <w:b/>
                <w:bCs/>
                <w:noProof/>
                <w:color w:val="FF0000"/>
              </w:rPr>
              <w:t xml:space="preserve">This Pilot CR documents </w:t>
            </w:r>
            <w:r>
              <w:rPr>
                <w:b/>
                <w:bCs/>
                <w:noProof/>
                <w:color w:val="FF0000"/>
              </w:rPr>
              <w:t xml:space="preserve">stage 3 </w:t>
            </w:r>
            <w:r w:rsidRPr="00C94B95">
              <w:rPr>
                <w:b/>
                <w:bCs/>
                <w:noProof/>
                <w:color w:val="FF0000"/>
              </w:rPr>
              <w:t xml:space="preserve">changes only in Forge. </w:t>
            </w:r>
            <w:r>
              <w:rPr>
                <w:b/>
                <w:bCs/>
                <w:noProof/>
                <w:color w:val="FF0000"/>
              </w:rPr>
              <w:t>If its content is endorsed, a</w:t>
            </w:r>
            <w:r w:rsidRPr="00C94B95">
              <w:rPr>
                <w:b/>
                <w:bCs/>
                <w:noProof/>
                <w:color w:val="FF0000"/>
              </w:rPr>
              <w:t>t the end of the SA5 meeting</w:t>
            </w:r>
            <w:r>
              <w:rPr>
                <w:b/>
                <w:bCs/>
                <w:noProof/>
                <w:color w:val="FF0000"/>
              </w:rPr>
              <w:t>,</w:t>
            </w:r>
            <w:r w:rsidRPr="00C94B95">
              <w:rPr>
                <w:b/>
                <w:bCs/>
                <w:noProof/>
                <w:color w:val="FF0000"/>
              </w:rPr>
              <w:t xml:space="preserve"> it will be transformed into a full CR </w:t>
            </w:r>
            <w:r>
              <w:rPr>
                <w:b/>
                <w:bCs/>
                <w:noProof/>
                <w:color w:val="FF0000"/>
              </w:rPr>
              <w:t>containing stage 3 changes in Word format</w:t>
            </w:r>
            <w:r w:rsidRPr="00C94B95">
              <w:rPr>
                <w:b/>
                <w:bCs/>
                <w:noProof/>
                <w:color w:val="FF0000"/>
              </w:rPr>
              <w:t>. This full CR will be sent to SA.</w:t>
            </w:r>
          </w:p>
          <w:p w14:paraId="01E27E85" w14:textId="77777777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C6039" w14:textId="592F6DD5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 of this CR: </w:t>
            </w:r>
            <w:hyperlink r:id="rId11" w:history="1">
              <w:r w:rsidR="0054329B">
                <w:rPr>
                  <w:rStyle w:val="Hyperlink"/>
                  <w:noProof/>
                </w:rPr>
                <w:t>https://forge.3gpp.org/rep/sa5/MnS/-/merge_requests/436</w:t>
              </w:r>
            </w:hyperlink>
            <w:r>
              <w:t xml:space="preserve"> </w:t>
            </w:r>
            <w:r>
              <w:rPr>
                <w:noProof/>
              </w:rPr>
              <w:t xml:space="preserve">at commit </w:t>
            </w:r>
            <w:r w:rsidR="008A158F" w:rsidRPr="008A158F">
              <w:rPr>
                <w:noProof/>
              </w:rPr>
              <w:t>04aafd498f33c4760ab39dfbe4729b6c9272a68a</w:t>
            </w:r>
          </w:p>
          <w:p w14:paraId="00A4557D" w14:textId="77777777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03A4F" w14:textId="5400CCF8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Parts of this CR are dependent on TS 28.623 CR-</w:t>
            </w:r>
            <w:r w:rsidR="00312967">
              <w:rPr>
                <w:noProof/>
              </w:rPr>
              <w:t>0196</w:t>
            </w:r>
            <w:r>
              <w:rPr>
                <w:noProof/>
              </w:rPr>
              <w:t xml:space="preserve"> (nonNotifiable extension). The YANG file _3gpp-common-yang-extensions.yang is copied from the </w:t>
            </w:r>
            <w:hyperlink r:id="rId12" w:history="1">
              <w:r w:rsidR="002511E0">
                <w:rPr>
                  <w:rStyle w:val="Hyperlink"/>
                </w:rPr>
                <w:t xml:space="preserve">28.623_Rel18_CR0196_Add_missing_attribute_properties_to_YANG </w:t>
              </w:r>
            </w:hyperlink>
            <w:r>
              <w:rPr>
                <w:noProof/>
              </w:rPr>
              <w:t xml:space="preserve"> into the branch of this CR. </w:t>
            </w:r>
          </w:p>
          <w:p w14:paraId="5B79AE62" w14:textId="77777777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623C80E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for these IOCs was originally introduced in S5-221760</w:t>
            </w:r>
          </w:p>
        </w:tc>
      </w:tr>
      <w:tr w:rsidR="008E07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7ED" w:rsidRPr="008863B9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7ED" w:rsidRPr="008863B9" w:rsidRDefault="008E07ED" w:rsidP="008E07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7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7ED" w:rsidRDefault="008E07ED" w:rsidP="008E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07ED" w:rsidRDefault="008E07ED" w:rsidP="008E0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A9A3B" w14:textId="77777777" w:rsidR="004337FA" w:rsidRDefault="004337FA">
      <w:r>
        <w:separator/>
      </w:r>
    </w:p>
  </w:endnote>
  <w:endnote w:type="continuationSeparator" w:id="0">
    <w:p w14:paraId="47B85DA4" w14:textId="77777777" w:rsidR="004337FA" w:rsidRDefault="0043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5F77" w14:textId="77777777" w:rsidR="004337FA" w:rsidRDefault="004337FA">
      <w:r>
        <w:separator/>
      </w:r>
    </w:p>
  </w:footnote>
  <w:footnote w:type="continuationSeparator" w:id="0">
    <w:p w14:paraId="778CCA24" w14:textId="77777777" w:rsidR="004337FA" w:rsidRDefault="00433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11E0"/>
    <w:rsid w:val="0026004D"/>
    <w:rsid w:val="002640DD"/>
    <w:rsid w:val="00275D12"/>
    <w:rsid w:val="00284FEB"/>
    <w:rsid w:val="002860C4"/>
    <w:rsid w:val="002B5741"/>
    <w:rsid w:val="002E472E"/>
    <w:rsid w:val="00305409"/>
    <w:rsid w:val="00312967"/>
    <w:rsid w:val="003609EF"/>
    <w:rsid w:val="0036231A"/>
    <w:rsid w:val="00374DD4"/>
    <w:rsid w:val="003E1A36"/>
    <w:rsid w:val="00410371"/>
    <w:rsid w:val="004242F1"/>
    <w:rsid w:val="004337FA"/>
    <w:rsid w:val="00493B97"/>
    <w:rsid w:val="004B75B7"/>
    <w:rsid w:val="0051580D"/>
    <w:rsid w:val="0054329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58F"/>
    <w:rsid w:val="008A45A6"/>
    <w:rsid w:val="008E07E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B87"/>
    <w:rsid w:val="00AA2CBC"/>
    <w:rsid w:val="00AC2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EE3"/>
    <w:rsid w:val="00D50255"/>
    <w:rsid w:val="00D66520"/>
    <w:rsid w:val="00DC7C2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tree/28.623_Rel18_CR0196_Add_missing_attribute_properties_to_YA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43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2879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10</cp:revision>
  <cp:lastPrinted>1899-12-31T23:00:00Z</cp:lastPrinted>
  <dcterms:created xsi:type="dcterms:W3CDTF">2022-10-15T10:04:00Z</dcterms:created>
  <dcterms:modified xsi:type="dcterms:W3CDTF">2022-10-24T12:54:00Z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S5-226063</vt:lpwstr>
  </property>
  <property fmtid="{D5CDD505-2E9C-101B-9397-08002B2CF9AE}" pid="10" name="Spec#">
    <vt:lpwstr>28.623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18.0.2</vt:lpwstr>
  </property>
  <property fmtid="{D5CDD505-2E9C-101B-9397-08002B2CF9AE}" pid="14" name="CrTitle">
    <vt:lpwstr>FIles and File IOCs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FIMA</vt:lpwstr>
  </property>
  <property fmtid="{D5CDD505-2E9C-101B-9397-08002B2CF9AE}" pid="18" name="Cat">
    <vt:lpwstr>B</vt:lpwstr>
  </property>
  <property fmtid="{D5CDD505-2E9C-101B-9397-08002B2CF9AE}" pid="19" name="ResDate">
    <vt:lpwstr>2022-10-15</vt:lpwstr>
  </property>
  <property fmtid="{D5CDD505-2E9C-101B-9397-08002B2CF9AE}" pid="20" name="Release">
    <vt:lpwstr>Rel-18</vt:lpwstr>
  </property>
</Properties>
</file>